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59A7EEBC" w14:textId="291327E1" w:rsidR="00AD347D" w:rsidRDefault="00AD347D" w:rsidP="00AD347D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A724D0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5D0CBF68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217E68">
        <w:t>3</w:t>
      </w:r>
      <w:r w:rsidRPr="00EE4280">
        <w:t>/202</w:t>
      </w:r>
      <w:r w:rsidR="00217E68">
        <w:t>6</w:t>
      </w:r>
      <w:r w:rsidRPr="00EE4280">
        <w:t xml:space="preserve">, katerega predmet je </w:t>
      </w:r>
      <w:bookmarkStart w:id="1" w:name="_Hlk163205536"/>
      <w:bookmarkStart w:id="2" w:name="_Hlk163204707"/>
      <w:r w:rsidR="001E7F39">
        <w:t>»</w:t>
      </w:r>
      <w:r w:rsidR="00A724D0" w:rsidRPr="00555523">
        <w:rPr>
          <w:i/>
          <w:iCs/>
        </w:rPr>
        <w:t>Zakup oglaševalskega prostora</w:t>
      </w:r>
      <w:r w:rsidR="00217E68">
        <w:rPr>
          <w:i/>
          <w:iCs/>
        </w:rPr>
        <w:t xml:space="preserve"> v medijih</w:t>
      </w:r>
      <w:r w:rsidR="00A724D0" w:rsidRPr="00555523">
        <w:rPr>
          <w:i/>
          <w:iCs/>
        </w:rPr>
        <w:t xml:space="preserve"> in storitev za potrebe izvedbe projekta EU projekt, moj projekt 202</w:t>
      </w:r>
      <w:r w:rsidR="00217E68">
        <w:rPr>
          <w:i/>
          <w:iCs/>
        </w:rPr>
        <w:t>6</w:t>
      </w:r>
      <w:r w:rsidR="001E7F39">
        <w:t>«</w:t>
      </w:r>
      <w:bookmarkEnd w:id="1"/>
      <w:bookmarkEnd w:id="2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F5C8D" w14:textId="77777777" w:rsidR="00E8613E" w:rsidRDefault="00E8613E">
      <w:r>
        <w:separator/>
      </w:r>
    </w:p>
  </w:endnote>
  <w:endnote w:type="continuationSeparator" w:id="0">
    <w:p w14:paraId="285FD11A" w14:textId="77777777" w:rsidR="00E8613E" w:rsidRDefault="00E8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1824" w14:textId="77777777" w:rsidR="00E8613E" w:rsidRDefault="00E8613E">
      <w:bookmarkStart w:id="0" w:name="_Hlk193809175"/>
      <w:bookmarkEnd w:id="0"/>
      <w:r>
        <w:separator/>
      </w:r>
    </w:p>
  </w:footnote>
  <w:footnote w:type="continuationSeparator" w:id="0">
    <w:p w14:paraId="1126DA2C" w14:textId="77777777" w:rsidR="00E8613E" w:rsidRDefault="00E8613E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68025D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936653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ind w:firstLine="720"/>
    </w:pPr>
  </w:p>
  <w:p w14:paraId="224967C1" w14:textId="655C78CF" w:rsidR="000E3E41" w:rsidRDefault="000E3E41" w:rsidP="000E3E41">
    <w:pPr>
      <w:tabs>
        <w:tab w:val="left" w:pos="142"/>
        <w:tab w:val="left" w:pos="6521"/>
        <w:tab w:val="left" w:pos="7485"/>
      </w:tabs>
      <w:spacing w:after="40"/>
      <w:jc w:val="center"/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</w:pPr>
    <w:r w:rsidRPr="00CE380A"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  <w:drawing>
        <wp:inline distT="0" distB="0" distL="0" distR="0" wp14:anchorId="6DB30AC9" wp14:editId="52CEDF61">
          <wp:extent cx="4352925" cy="1123950"/>
          <wp:effectExtent l="0" t="0" r="9525" b="0"/>
          <wp:docPr id="1633853850" name="Slika 4" descr="Slika, ki vsebuje besede besedilo, pisava, logotip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besedilo, pisava, logotip, posnetek zaslon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292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EFDF96" w14:textId="3881F2BD" w:rsidR="0068025D" w:rsidRPr="000E3E41" w:rsidRDefault="000E3E41" w:rsidP="000E3E41">
    <w:pPr>
      <w:pStyle w:val="Glava"/>
      <w:jc w:val="center"/>
      <w:rPr>
        <w:rFonts w:cs="Arial"/>
        <w:noProof/>
        <w:szCs w:val="20"/>
        <w:lang w:eastAsia="sl-SI"/>
      </w:rPr>
    </w:pPr>
    <w:r w:rsidRPr="00CE380A"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  <w:drawing>
        <wp:inline distT="0" distB="0" distL="0" distR="0" wp14:anchorId="7D0780E0" wp14:editId="290B0F75">
          <wp:extent cx="1066800" cy="381000"/>
          <wp:effectExtent l="0" t="0" r="0" b="0"/>
          <wp:docPr id="1696069441" name="Slika 5" descr="Slika, ki vsebuje besede pisava, besedilo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pisava, besedilo, grafika, grafično oblikovanje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3E41"/>
    <w:rsid w:val="000E50C8"/>
    <w:rsid w:val="000E7F77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45480"/>
    <w:rsid w:val="0016596E"/>
    <w:rsid w:val="001703AD"/>
    <w:rsid w:val="00172251"/>
    <w:rsid w:val="001908E4"/>
    <w:rsid w:val="00191BF9"/>
    <w:rsid w:val="00194523"/>
    <w:rsid w:val="001C0B24"/>
    <w:rsid w:val="001C1D6D"/>
    <w:rsid w:val="001C6004"/>
    <w:rsid w:val="001C6BD3"/>
    <w:rsid w:val="001D1041"/>
    <w:rsid w:val="001D3274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17E68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254E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A6856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17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55523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41C7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025D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2935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537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06D2"/>
    <w:rsid w:val="00924E3C"/>
    <w:rsid w:val="00932E94"/>
    <w:rsid w:val="00936653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24D0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51A4E"/>
    <w:rsid w:val="00B65E9C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B4C8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613E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67CE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aliases w:val="E-PVO-glava Znak"/>
    <w:link w:val="Glava"/>
    <w:uiPriority w:val="99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1085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41</cp:revision>
  <cp:lastPrinted>2014-11-11T11:21:00Z</cp:lastPrinted>
  <dcterms:created xsi:type="dcterms:W3CDTF">2023-07-13T12:48:00Z</dcterms:created>
  <dcterms:modified xsi:type="dcterms:W3CDTF">2026-03-12T14:35:00Z</dcterms:modified>
</cp:coreProperties>
</file>